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20D" w:rsidRDefault="0074320D" w:rsidP="00922602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沪科版</w:t>
      </w:r>
      <w:r>
        <w:rPr>
          <w:rFonts w:ascii="宋体" w:hAnsi="宋体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八年级物理全一册</w:t>
      </w:r>
      <w:r>
        <w:rPr>
          <w:rFonts w:ascii="宋体" w:hAnsi="宋体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第九章</w:t>
      </w:r>
    </w:p>
    <w:p w:rsidR="0074320D" w:rsidRDefault="0074320D" w:rsidP="00922602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第二节</w:t>
      </w:r>
      <w:r>
        <w:rPr>
          <w:rFonts w:ascii="宋体" w:hAnsi="宋体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阿基米德原理</w:t>
      </w:r>
    </w:p>
    <w:p w:rsidR="0074320D" w:rsidRPr="003E3F19" w:rsidRDefault="0074320D" w:rsidP="003963EE">
      <w:pPr>
        <w:jc w:val="center"/>
        <w:rPr>
          <w:rFonts w:ascii="宋体"/>
          <w:b/>
          <w:szCs w:val="21"/>
        </w:rPr>
      </w:pPr>
      <w:r w:rsidRPr="003E3F19">
        <w:rPr>
          <w:rFonts w:ascii="宋体" w:hAnsi="宋体" w:hint="eastAsia"/>
          <w:b/>
          <w:szCs w:val="21"/>
        </w:rPr>
        <w:t>教学设计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3543"/>
        <w:gridCol w:w="3119"/>
        <w:gridCol w:w="1134"/>
      </w:tblGrid>
      <w:tr w:rsidR="0074320D" w:rsidTr="002E4714">
        <w:tc>
          <w:tcPr>
            <w:tcW w:w="1101" w:type="dxa"/>
          </w:tcPr>
          <w:p w:rsidR="0074320D" w:rsidRDefault="0074320D" w:rsidP="00490218">
            <w:r>
              <w:rPr>
                <w:rFonts w:hint="eastAsia"/>
              </w:rPr>
              <w:t>教学内容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教师活动</w:t>
            </w:r>
          </w:p>
        </w:tc>
        <w:tc>
          <w:tcPr>
            <w:tcW w:w="3119" w:type="dxa"/>
          </w:tcPr>
          <w:p w:rsidR="0074320D" w:rsidRDefault="0074320D" w:rsidP="00490218">
            <w:r>
              <w:rPr>
                <w:rFonts w:hint="eastAsia"/>
              </w:rPr>
              <w:t>学生活动</w:t>
            </w:r>
          </w:p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设计意图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1.</w:t>
            </w:r>
            <w:r>
              <w:rPr>
                <w:rFonts w:hint="eastAsia"/>
              </w:rPr>
              <w:t>导入</w:t>
            </w:r>
          </w:p>
        </w:tc>
        <w:tc>
          <w:tcPr>
            <w:tcW w:w="3543" w:type="dxa"/>
          </w:tcPr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将同学们提出的问题进行整理：鸡蛋为什么在清水中下沉，在盐水中浮起来了？浮力的大小还与什么因素有关？影响物体浮沉的因素是什么？什么样的物体在水和盐水中也能出现像鸡蛋一样的浮沉状态？</w:t>
            </w:r>
          </w:p>
          <w:p w:rsidR="0074320D" w:rsidRDefault="0074320D" w:rsidP="00490218">
            <w:r w:rsidRPr="002E4714">
              <w:rPr>
                <w:rFonts w:hint="eastAsia"/>
                <w:szCs w:val="21"/>
              </w:rPr>
              <w:t>师：关于浮力，同学们问了很多自己想知道的问题，以下几个问题都是同学们提出来的，你认为下面这些问题哪些问题最具有科学研究的价值，通过你手中的</w:t>
            </w:r>
            <w:r w:rsidRPr="002E4714">
              <w:rPr>
                <w:szCs w:val="21"/>
              </w:rPr>
              <w:t>PAD</w:t>
            </w:r>
            <w:r w:rsidRPr="002E4714">
              <w:rPr>
                <w:rFonts w:hint="eastAsia"/>
                <w:szCs w:val="21"/>
              </w:rPr>
              <w:t>点赞投票吧。</w:t>
            </w:r>
          </w:p>
        </w:tc>
        <w:tc>
          <w:tcPr>
            <w:tcW w:w="3119" w:type="dxa"/>
          </w:tcPr>
          <w:p w:rsidR="0074320D" w:rsidRDefault="0074320D" w:rsidP="00490218">
            <w:r>
              <w:rPr>
                <w:rFonts w:hint="eastAsia"/>
              </w:rPr>
              <w:t>课前在家里做了“盐水浮蛋”的实验，并且就这一实验提出了自己的问题。</w:t>
            </w:r>
          </w:p>
          <w:p w:rsidR="0074320D" w:rsidRDefault="0074320D" w:rsidP="00490218"/>
          <w:p w:rsidR="0074320D" w:rsidRDefault="0074320D" w:rsidP="00490218">
            <w:r>
              <w:rPr>
                <w:rFonts w:hint="eastAsia"/>
              </w:rPr>
              <w:t>同学们在分辨哪些问题更具有科学研究的价值，并进行投票。</w:t>
            </w:r>
          </w:p>
          <w:p w:rsidR="0074320D" w:rsidRDefault="0074320D" w:rsidP="00490218"/>
          <w:p w:rsidR="0074320D" w:rsidRPr="004F1D75" w:rsidRDefault="0074320D" w:rsidP="00490218">
            <w:r>
              <w:rPr>
                <w:rFonts w:hint="eastAsia"/>
              </w:rPr>
              <w:t>提出今天探究的主题：浮力的大小与什么因素有关？</w:t>
            </w:r>
          </w:p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课前布置学生实验，提高学生学习知识的兴趣。</w:t>
            </w:r>
          </w:p>
          <w:p w:rsidR="0074320D" w:rsidRDefault="0074320D" w:rsidP="00490218"/>
          <w:p w:rsidR="0074320D" w:rsidRPr="002E4714" w:rsidRDefault="0074320D" w:rsidP="00490218">
            <w:r>
              <w:rPr>
                <w:rFonts w:hint="eastAsia"/>
              </w:rPr>
              <w:t>通过学生提出自己的问题，对比问题，提高提出问题的能力。</w:t>
            </w:r>
          </w:p>
        </w:tc>
      </w:tr>
      <w:tr w:rsidR="0074320D" w:rsidTr="002E4714">
        <w:tc>
          <w:tcPr>
            <w:tcW w:w="1101" w:type="dxa"/>
          </w:tcPr>
          <w:p w:rsidR="0074320D" w:rsidRPr="004F1D75" w:rsidRDefault="0074320D" w:rsidP="00490218">
            <w:r>
              <w:t>2.</w:t>
            </w:r>
            <w:r>
              <w:rPr>
                <w:rFonts w:hint="eastAsia"/>
              </w:rPr>
              <w:t>猜想：浮力的大小与什么因素有关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引导学生，通过课前实验和生活经验进行猜想。</w:t>
            </w:r>
          </w:p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Default="0074320D" w:rsidP="00490218">
            <w:r>
              <w:rPr>
                <w:rFonts w:hint="eastAsia"/>
              </w:rPr>
              <w:t>引导同学分析排开液体的体积与物体浸入液体中的体积相等。得出浮力的大小可能与液体的密度，排开液体的体积、物体浸入液体的深度有关。</w:t>
            </w:r>
          </w:p>
        </w:tc>
        <w:tc>
          <w:tcPr>
            <w:tcW w:w="3119" w:type="dxa"/>
          </w:tcPr>
          <w:p w:rsidR="0074320D" w:rsidRDefault="0074320D" w:rsidP="00490218">
            <w:r>
              <w:rPr>
                <w:rFonts w:hint="eastAsia"/>
              </w:rPr>
              <w:t>学生猜想。</w:t>
            </w:r>
          </w:p>
          <w:p w:rsidR="0074320D" w:rsidRDefault="0074320D" w:rsidP="00490218"/>
          <w:p w:rsidR="0074320D" w:rsidRDefault="0074320D" w:rsidP="00490218">
            <w:r>
              <w:rPr>
                <w:rFonts w:hint="eastAsia"/>
              </w:rPr>
              <w:t>学生体验：同学们将一个空的矿泉水瓶压入盛满水的烧杯的过程。观察浮力增大的同时，发生的变化。</w:t>
            </w:r>
          </w:p>
          <w:p w:rsidR="0074320D" w:rsidRDefault="0074320D" w:rsidP="00490218"/>
          <w:p w:rsidR="0074320D" w:rsidRPr="004F1D75" w:rsidRDefault="0074320D" w:rsidP="00490218">
            <w:r>
              <w:rPr>
                <w:rFonts w:hint="eastAsia"/>
              </w:rPr>
              <w:t>学生猜想出影响浮力大小因素有：物体浸入液体中的体积，物体排除液体的体积，物体浸入液体的深度。</w:t>
            </w:r>
          </w:p>
        </w:tc>
        <w:tc>
          <w:tcPr>
            <w:tcW w:w="1134" w:type="dxa"/>
          </w:tcPr>
          <w:p w:rsidR="0074320D" w:rsidRDefault="0074320D" w:rsidP="002E4714">
            <w:r>
              <w:rPr>
                <w:rFonts w:hint="eastAsia"/>
              </w:rPr>
              <w:t>让学生经历科学猜想的过程，科学猜想的依据就来自生活经验。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3.</w:t>
            </w:r>
            <w:r>
              <w:rPr>
                <w:rFonts w:hint="eastAsia"/>
              </w:rPr>
              <w:t>实验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提出实验要求、进行分组、指导实验过程。</w:t>
            </w:r>
          </w:p>
          <w:p w:rsidR="0074320D" w:rsidRDefault="0074320D" w:rsidP="00490218"/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szCs w:val="21"/>
              </w:rPr>
              <w:t>1-3</w:t>
            </w:r>
            <w:r w:rsidRPr="002E4714">
              <w:rPr>
                <w:rFonts w:hint="eastAsia"/>
                <w:szCs w:val="21"/>
              </w:rPr>
              <w:t>组实验器材：盐水、清水、烧杯、石块、弹簧测力计</w:t>
            </w: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szCs w:val="21"/>
              </w:rPr>
              <w:t>4-6</w:t>
            </w:r>
            <w:r w:rsidRPr="002E4714">
              <w:rPr>
                <w:rFonts w:hint="eastAsia"/>
                <w:szCs w:val="21"/>
              </w:rPr>
              <w:t>组实验器材：清水、烧杯、橡皮泥、弹簧测力计</w:t>
            </w: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szCs w:val="21"/>
              </w:rPr>
              <w:t>7-9</w:t>
            </w:r>
            <w:r w:rsidRPr="002E4714">
              <w:rPr>
                <w:rFonts w:hint="eastAsia"/>
                <w:szCs w:val="21"/>
              </w:rPr>
              <w:t>组实验器材：清水、烧杯、石块、弹簧测力计</w:t>
            </w:r>
          </w:p>
          <w:p w:rsidR="0074320D" w:rsidRDefault="0074320D" w:rsidP="00490218"/>
          <w:p w:rsidR="0074320D" w:rsidRDefault="0074320D" w:rsidP="00490218">
            <w:r>
              <w:rPr>
                <w:rFonts w:hint="eastAsia"/>
              </w:rPr>
              <w:t>要求：</w:t>
            </w:r>
            <w:r>
              <w:t>1.</w:t>
            </w:r>
            <w:r>
              <w:rPr>
                <w:rFonts w:hint="eastAsia"/>
              </w:rPr>
              <w:t>自己设计实验；</w:t>
            </w:r>
            <w:r>
              <w:t>2.</w:t>
            </w:r>
            <w:r>
              <w:rPr>
                <w:rFonts w:hint="eastAsia"/>
              </w:rPr>
              <w:t>记录相关实验数据；</w:t>
            </w:r>
            <w:r>
              <w:t>3.</w:t>
            </w:r>
            <w:r>
              <w:rPr>
                <w:rFonts w:hint="eastAsia"/>
              </w:rPr>
              <w:t>组长拍照上传自己的实验数据。</w:t>
            </w:r>
          </w:p>
          <w:p w:rsidR="0074320D" w:rsidRPr="00283459" w:rsidRDefault="0074320D" w:rsidP="00490218"/>
        </w:tc>
        <w:tc>
          <w:tcPr>
            <w:tcW w:w="3119" w:type="dxa"/>
          </w:tcPr>
          <w:p w:rsidR="0074320D" w:rsidRDefault="0074320D" w:rsidP="00490218">
            <w:r>
              <w:rPr>
                <w:rFonts w:hint="eastAsia"/>
              </w:rPr>
              <w:t>学生分组实验。</w:t>
            </w:r>
          </w:p>
          <w:p w:rsidR="0074320D" w:rsidRDefault="0074320D" w:rsidP="00490218"/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szCs w:val="21"/>
              </w:rPr>
              <w:t>1-3</w:t>
            </w:r>
            <w:r w:rsidRPr="002E4714">
              <w:rPr>
                <w:rFonts w:hint="eastAsia"/>
                <w:szCs w:val="21"/>
              </w:rPr>
              <w:t>组验证浮力的大小是否与液体的密度有关</w:t>
            </w: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szCs w:val="21"/>
              </w:rPr>
              <w:t>4-6</w:t>
            </w:r>
            <w:r w:rsidRPr="002E4714">
              <w:rPr>
                <w:rFonts w:hint="eastAsia"/>
                <w:szCs w:val="21"/>
              </w:rPr>
              <w:t>组验证浮力的大小是否与物体排开的液体的体积有关</w:t>
            </w: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szCs w:val="21"/>
              </w:rPr>
              <w:t>7-9</w:t>
            </w:r>
            <w:r w:rsidRPr="002E4714">
              <w:rPr>
                <w:rFonts w:hint="eastAsia"/>
                <w:szCs w:val="21"/>
              </w:rPr>
              <w:t>组验证浮力的大小是否与物体浸入液体的深度有关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学生展示实验自己组的实验数据，并得出自己的实验结论。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分组实验，全班同学分成三大组，九小组，完成实验，合作得出实验结论。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4.</w:t>
            </w:r>
            <w:r>
              <w:rPr>
                <w:rFonts w:hint="eastAsia"/>
              </w:rPr>
              <w:t>进一步猜想：浮力的大小与排开液体的重力有关</w:t>
            </w:r>
          </w:p>
        </w:tc>
        <w:tc>
          <w:tcPr>
            <w:tcW w:w="3543" w:type="dxa"/>
          </w:tcPr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教师引导。</w:t>
            </w: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师：通过刚才全班同学的共同努力，我们检验了我们的猜想，得出：浮力的大小与液体的密度有关，与排开液体的体积有关。进一步，我们来思考，如果把液体的密度和排开液体的体积两个因素综合在一起，根据我们之前学习的知识，我们容易想到那个物理量？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师：哪种物质的质量？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师：我记得有一个力与物体的质量成正比，那就是？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922602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师：对应的就是排开液体的重力。那么物体所受浮力的大小是不是与排开液体的重力有关呢？需要我们用实验进行验证。</w:t>
            </w:r>
          </w:p>
        </w:tc>
        <w:tc>
          <w:tcPr>
            <w:tcW w:w="3119" w:type="dxa"/>
          </w:tcPr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学生思考回答。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生：质量。</w:t>
            </w:r>
          </w:p>
          <w:p w:rsidR="0074320D" w:rsidRPr="002E4714" w:rsidRDefault="0074320D" w:rsidP="00490218">
            <w:pPr>
              <w:rPr>
                <w:szCs w:val="21"/>
              </w:rPr>
            </w:pP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生：物体排开的液体的质量。</w:t>
            </w:r>
          </w:p>
          <w:p w:rsidR="0074320D" w:rsidRDefault="0074320D" w:rsidP="00490218"/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生：重力。</w:t>
            </w:r>
          </w:p>
          <w:p w:rsidR="0074320D" w:rsidRDefault="0074320D" w:rsidP="00490218"/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教师引导学生猜想浮力大小和排开液体重力的关系，猜想依据为以有的知识。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5.</w:t>
            </w:r>
            <w:r>
              <w:rPr>
                <w:rFonts w:hint="eastAsia"/>
              </w:rPr>
              <w:t>实验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教师引导设计。</w:t>
            </w:r>
          </w:p>
          <w:p w:rsidR="0074320D" w:rsidRDefault="0074320D" w:rsidP="00490218"/>
          <w:p w:rsidR="0074320D" w:rsidRDefault="0074320D" w:rsidP="00490218"/>
          <w:p w:rsidR="0074320D" w:rsidRDefault="0074320D" w:rsidP="00490218">
            <w:r>
              <w:rPr>
                <w:rFonts w:hint="eastAsia"/>
              </w:rPr>
              <w:t>教师指导。</w:t>
            </w:r>
          </w:p>
          <w:p w:rsidR="0074320D" w:rsidRDefault="0074320D" w:rsidP="00490218"/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师：接下来请同学们用你桌上现有的实验器材，完成这样实验过程，并将你的实验数据填入学案上的表格，各小组实验完成之后，组长采集你组的实验数据，传给我。</w:t>
            </w:r>
          </w:p>
          <w:p w:rsidR="0074320D" w:rsidRPr="002E4714" w:rsidRDefault="0074320D" w:rsidP="00490218">
            <w:pPr>
              <w:rPr>
                <w:szCs w:val="21"/>
              </w:rPr>
            </w:pPr>
            <w:r w:rsidRPr="002E4714">
              <w:rPr>
                <w:rFonts w:hint="eastAsia"/>
                <w:szCs w:val="21"/>
              </w:rPr>
              <w:t>（教师整理实验数据，展示实验数据，得出实验结论。）</w:t>
            </w:r>
          </w:p>
          <w:p w:rsidR="0074320D" w:rsidRDefault="0074320D" w:rsidP="00490218"/>
        </w:tc>
        <w:tc>
          <w:tcPr>
            <w:tcW w:w="3119" w:type="dxa"/>
          </w:tcPr>
          <w:p w:rsidR="0074320D" w:rsidRDefault="0074320D" w:rsidP="00490218">
            <w:r>
              <w:rPr>
                <w:rFonts w:hint="eastAsia"/>
              </w:rPr>
              <w:t>学生设计实验，确定待测物理量。</w:t>
            </w:r>
          </w:p>
          <w:p w:rsidR="0074320D" w:rsidRDefault="0074320D" w:rsidP="00490218"/>
          <w:p w:rsidR="0074320D" w:rsidRDefault="0074320D" w:rsidP="00490218">
            <w:r>
              <w:rPr>
                <w:rFonts w:hint="eastAsia"/>
              </w:rPr>
              <w:t>学生分组实验。</w:t>
            </w:r>
          </w:p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Default="0074320D" w:rsidP="00490218"/>
          <w:p w:rsidR="0074320D" w:rsidRPr="0034243E" w:rsidRDefault="0074320D" w:rsidP="00490218">
            <w:r>
              <w:rPr>
                <w:rFonts w:hint="eastAsia"/>
              </w:rPr>
              <w:t>师生共同得出实验结论。</w:t>
            </w:r>
          </w:p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实验验证阿基米德原理，全班共同收集数据，从而得到普遍规律。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6.</w:t>
            </w:r>
            <w:r>
              <w:rPr>
                <w:rFonts w:hint="eastAsia"/>
              </w:rPr>
              <w:t>阿基米德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视频介绍。</w:t>
            </w:r>
          </w:p>
        </w:tc>
        <w:tc>
          <w:tcPr>
            <w:tcW w:w="3119" w:type="dxa"/>
          </w:tcPr>
          <w:p w:rsidR="0074320D" w:rsidRDefault="0074320D" w:rsidP="00490218">
            <w:r>
              <w:rPr>
                <w:rFonts w:hint="eastAsia"/>
              </w:rPr>
              <w:t>学生观看视频。</w:t>
            </w:r>
          </w:p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引导学生体验科学家对科学本质执着追求的科学精神。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7.</w:t>
            </w:r>
            <w:r>
              <w:rPr>
                <w:rFonts w:hint="eastAsia"/>
              </w:rPr>
              <w:t>小结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教师小结。</w:t>
            </w:r>
          </w:p>
        </w:tc>
        <w:tc>
          <w:tcPr>
            <w:tcW w:w="3119" w:type="dxa"/>
          </w:tcPr>
          <w:p w:rsidR="0074320D" w:rsidRDefault="0074320D" w:rsidP="00490218"/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回顾本节课内容。</w:t>
            </w:r>
          </w:p>
        </w:tc>
      </w:tr>
      <w:tr w:rsidR="0074320D" w:rsidTr="002E4714">
        <w:tc>
          <w:tcPr>
            <w:tcW w:w="1101" w:type="dxa"/>
          </w:tcPr>
          <w:p w:rsidR="0074320D" w:rsidRDefault="0074320D" w:rsidP="00490218">
            <w:r>
              <w:t>8.</w:t>
            </w:r>
            <w:r>
              <w:rPr>
                <w:rFonts w:hint="eastAsia"/>
              </w:rPr>
              <w:t>检测</w:t>
            </w:r>
          </w:p>
        </w:tc>
        <w:tc>
          <w:tcPr>
            <w:tcW w:w="3543" w:type="dxa"/>
          </w:tcPr>
          <w:p w:rsidR="0074320D" w:rsidRDefault="0074320D" w:rsidP="00490218">
            <w:r>
              <w:rPr>
                <w:rFonts w:hint="eastAsia"/>
              </w:rPr>
              <w:t>根据学生答题情况，推荐相应练习。</w:t>
            </w:r>
          </w:p>
        </w:tc>
        <w:tc>
          <w:tcPr>
            <w:tcW w:w="3119" w:type="dxa"/>
          </w:tcPr>
          <w:p w:rsidR="0074320D" w:rsidRDefault="0074320D" w:rsidP="00490218"/>
        </w:tc>
        <w:tc>
          <w:tcPr>
            <w:tcW w:w="1134" w:type="dxa"/>
          </w:tcPr>
          <w:p w:rsidR="0074320D" w:rsidRDefault="0074320D" w:rsidP="00490218">
            <w:r>
              <w:rPr>
                <w:rFonts w:hint="eastAsia"/>
              </w:rPr>
              <w:t>检测学习效果。</w:t>
            </w:r>
          </w:p>
        </w:tc>
      </w:tr>
    </w:tbl>
    <w:p w:rsidR="0074320D" w:rsidRPr="002E4714" w:rsidRDefault="0074320D" w:rsidP="00922602">
      <w:pPr>
        <w:rPr>
          <w:rFonts w:ascii="宋体"/>
          <w:szCs w:val="21"/>
        </w:rPr>
      </w:pPr>
    </w:p>
    <w:sectPr w:rsidR="0074320D" w:rsidRPr="002E4714" w:rsidSect="00C83304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20D" w:rsidRDefault="0074320D" w:rsidP="00C83304">
      <w:r>
        <w:separator/>
      </w:r>
    </w:p>
  </w:endnote>
  <w:endnote w:type="continuationSeparator" w:id="0">
    <w:p w:rsidR="0074320D" w:rsidRDefault="0074320D" w:rsidP="00C83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20D" w:rsidRDefault="0074320D" w:rsidP="00C83304">
      <w:r>
        <w:separator/>
      </w:r>
    </w:p>
  </w:footnote>
  <w:footnote w:type="continuationSeparator" w:id="0">
    <w:p w:rsidR="0074320D" w:rsidRDefault="0074320D" w:rsidP="00C83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8FA"/>
    <w:multiLevelType w:val="hybridMultilevel"/>
    <w:tmpl w:val="9B5E1504"/>
    <w:lvl w:ilvl="0" w:tplc="AD400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41526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6A06F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C9320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D7DC8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99224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6BD0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2D544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FDB0D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1">
    <w:nsid w:val="115F0BF1"/>
    <w:multiLevelType w:val="hybridMultilevel"/>
    <w:tmpl w:val="AE0A6230"/>
    <w:lvl w:ilvl="0" w:tplc="5936D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85B62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4006A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18DE7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0832B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D578E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8EE8F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D1BEF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338A9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2">
    <w:nsid w:val="370E4CF2"/>
    <w:multiLevelType w:val="hybridMultilevel"/>
    <w:tmpl w:val="3A509234"/>
    <w:lvl w:ilvl="0" w:tplc="4D900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84866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47563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9B1E6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EE283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E43EB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2D86E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FE328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0D968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3">
    <w:nsid w:val="45ED4FBA"/>
    <w:multiLevelType w:val="hybridMultilevel"/>
    <w:tmpl w:val="8F58A872"/>
    <w:lvl w:ilvl="0" w:tplc="C62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5882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E4427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E2B49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8B7A5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0D980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86560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4E627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155E3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4">
    <w:nsid w:val="649B6285"/>
    <w:multiLevelType w:val="hybridMultilevel"/>
    <w:tmpl w:val="BCCC84C8"/>
    <w:lvl w:ilvl="0" w:tplc="93163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B52C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D0DE7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D26CF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366E69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C128C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89088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37AAE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65246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304"/>
    <w:rsid w:val="00105ED0"/>
    <w:rsid w:val="00125DF2"/>
    <w:rsid w:val="0019323D"/>
    <w:rsid w:val="00223196"/>
    <w:rsid w:val="002265EE"/>
    <w:rsid w:val="00277AEF"/>
    <w:rsid w:val="00283459"/>
    <w:rsid w:val="002D4E50"/>
    <w:rsid w:val="002E4714"/>
    <w:rsid w:val="002F3ED7"/>
    <w:rsid w:val="00314838"/>
    <w:rsid w:val="00317A61"/>
    <w:rsid w:val="0034243E"/>
    <w:rsid w:val="003963EE"/>
    <w:rsid w:val="003E3F19"/>
    <w:rsid w:val="00490218"/>
    <w:rsid w:val="004F1D75"/>
    <w:rsid w:val="00597215"/>
    <w:rsid w:val="005D55BF"/>
    <w:rsid w:val="00682703"/>
    <w:rsid w:val="006D2535"/>
    <w:rsid w:val="00720DBA"/>
    <w:rsid w:val="0074320D"/>
    <w:rsid w:val="007A79DA"/>
    <w:rsid w:val="00840C94"/>
    <w:rsid w:val="008B3444"/>
    <w:rsid w:val="008D581C"/>
    <w:rsid w:val="008F4E55"/>
    <w:rsid w:val="00910EA9"/>
    <w:rsid w:val="00922602"/>
    <w:rsid w:val="00946B03"/>
    <w:rsid w:val="009A064D"/>
    <w:rsid w:val="009B12FB"/>
    <w:rsid w:val="009D296B"/>
    <w:rsid w:val="009F599E"/>
    <w:rsid w:val="00A70B61"/>
    <w:rsid w:val="00AC7B73"/>
    <w:rsid w:val="00B33053"/>
    <w:rsid w:val="00B67E3C"/>
    <w:rsid w:val="00C240F6"/>
    <w:rsid w:val="00C4749C"/>
    <w:rsid w:val="00C535D2"/>
    <w:rsid w:val="00C83304"/>
    <w:rsid w:val="00CB0672"/>
    <w:rsid w:val="00D251F8"/>
    <w:rsid w:val="00D83E7C"/>
    <w:rsid w:val="00DB7993"/>
    <w:rsid w:val="00DF308C"/>
    <w:rsid w:val="00E4219D"/>
    <w:rsid w:val="00E57F85"/>
    <w:rsid w:val="00EC41DE"/>
    <w:rsid w:val="00F10DBD"/>
    <w:rsid w:val="00F74AFB"/>
    <w:rsid w:val="00FB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0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3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330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833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3304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963EE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963EE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NormalWeb">
    <w:name w:val="Normal (Web)"/>
    <w:basedOn w:val="Normal"/>
    <w:uiPriority w:val="99"/>
    <w:semiHidden/>
    <w:rsid w:val="00B67E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3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7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3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3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3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73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7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505</TotalTime>
  <Pages>2</Pages>
  <Words>226</Words>
  <Characters>1293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孙杰</dc:creator>
  <cp:keywords/>
  <dc:description/>
  <cp:lastModifiedBy>微软用户</cp:lastModifiedBy>
  <cp:revision>23</cp:revision>
  <dcterms:created xsi:type="dcterms:W3CDTF">2015-04-09T04:07:00Z</dcterms:created>
  <dcterms:modified xsi:type="dcterms:W3CDTF">2017-06-29T13:28:00Z</dcterms:modified>
</cp:coreProperties>
</file>